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49B20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BOTYSS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D5FEDDE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Wretton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Norfolk. Husbandman.</w:t>
      </w:r>
    </w:p>
    <w:p w14:paraId="14355649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3BF314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E927D2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Maxey, Abbot of West Dereham(q.v.), brought a plaint of debt against</w:t>
      </w:r>
    </w:p>
    <w:p w14:paraId="0EA9902A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him, John Bolson of South Rey(q.v.) and Nicholas Barker, Vicar of Holkham(q.v.).</w:t>
      </w:r>
    </w:p>
    <w:p w14:paraId="1A0C4BD0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4C53903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D2908BE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416D5E" w14:textId="77777777" w:rsidR="009A3DE5" w:rsidRDefault="009A3DE5" w:rsidP="009A3DE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24 December 2021</w:t>
      </w:r>
    </w:p>
    <w:p w14:paraId="14E7D4E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FF097" w14:textId="77777777" w:rsidR="009A3DE5" w:rsidRDefault="009A3DE5" w:rsidP="009139A6">
      <w:r>
        <w:separator/>
      </w:r>
    </w:p>
  </w:endnote>
  <w:endnote w:type="continuationSeparator" w:id="0">
    <w:p w14:paraId="6168EC4E" w14:textId="77777777" w:rsidR="009A3DE5" w:rsidRDefault="009A3D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31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6C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91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01DE7" w14:textId="77777777" w:rsidR="009A3DE5" w:rsidRDefault="009A3DE5" w:rsidP="009139A6">
      <w:r>
        <w:separator/>
      </w:r>
    </w:p>
  </w:footnote>
  <w:footnote w:type="continuationSeparator" w:id="0">
    <w:p w14:paraId="4AA00D97" w14:textId="77777777" w:rsidR="009A3DE5" w:rsidRDefault="009A3D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1C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D7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1B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DE5"/>
    <w:rsid w:val="000666E0"/>
    <w:rsid w:val="002510B7"/>
    <w:rsid w:val="005C130B"/>
    <w:rsid w:val="00826F5C"/>
    <w:rsid w:val="009139A6"/>
    <w:rsid w:val="009448BB"/>
    <w:rsid w:val="009A3DE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AFDCE"/>
  <w15:chartTrackingRefBased/>
  <w15:docId w15:val="{523E2EFE-FFEA-4E44-9196-0466A2543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3D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2022-01-24T11:19:00Z</dcterms:created>
  <dcterms:modified xsi:type="dcterms:W3CDTF">2022-01-24T11:19:00Z</dcterms:modified>
</cp:coreProperties>
</file>